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Chester South and Eddisbury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Chester South and Eddisbury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Chester South and Eddisbury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Chester South and Eddisbury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Chester South and Eddisbury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Chester South and Eddisbury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Chester South and Eddisbury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Chester South and Eddisbury is estimated to be </w:t>
      </w:r>
      <w:r w:rsidRPr="00773DF7">
        <w:rPr>
          <w:rFonts w:ascii="Libre Franklin Light" w:eastAsia="Times New Roman" w:hAnsi="Libre Franklin Light" w:cs="Calibri Light"/>
          <w:b/>
          <w:bCs/>
          <w:color w:val="C45911" w:themeColor="accent2" w:themeShade="BF"/>
        </w:rPr>
        <w:t xml:space="preserve">£640,274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Chester South and Eddisbury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Chester South and Eddisbury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Chester South and Eddisbury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Chester South and Eddisbury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ester South and Eddis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Chester South and Eddisbury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ester South and Eddis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Chester South and Eddisbury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Chester South and Eddisbury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ester South and Eddis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Chester South and Eddisbury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Chester South and Eddisbury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Chester South and Eddisbury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Chester South and Eddisbury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Chester South and Eddisbury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Chester South and Eddisbury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£640,274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Chester South and Eddisbury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£215,678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£15,450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£386,405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£640,274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Chester South and Eddisbury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Chester South and Eddisbury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 South and Eddisbury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 South and Eddisbury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 South and Eddisbury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Chester South and Eddisbury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Chester South and Eddisbury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Chester South and Eddisbury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Chester South and Eddisbury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Chester South and Eddisbury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Chester South and Eddisbury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Chester South and Eddisbury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18BB5A9-86DB-48CE-9F73-1AAAC273704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